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3B" w:rsidRDefault="0079113B" w:rsidP="00BE42BA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79113B" w:rsidRDefault="0079113B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9113B" w:rsidRDefault="0079113B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79113B" w:rsidRDefault="0079113B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79113B" w:rsidRDefault="0079113B" w:rsidP="0021050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26.09.2025 № 62</w:t>
      </w: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79113B" w:rsidRDefault="0079113B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415"/>
        <w:gridCol w:w="1279"/>
        <w:gridCol w:w="1276"/>
        <w:gridCol w:w="1276"/>
        <w:gridCol w:w="1276"/>
        <w:gridCol w:w="1275"/>
        <w:gridCol w:w="1276"/>
        <w:gridCol w:w="7"/>
        <w:gridCol w:w="1269"/>
        <w:gridCol w:w="1279"/>
        <w:gridCol w:w="1279"/>
      </w:tblGrid>
      <w:tr w:rsidR="0079113B" w:rsidRPr="00B37DB5" w:rsidTr="00350531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113B" w:rsidRPr="00B37DB5" w:rsidRDefault="0079113B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113B" w:rsidRPr="00B37DB5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13B" w:rsidRPr="00B37DB5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Default="0079113B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79113B" w:rsidRPr="00B37DB5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79113B" w:rsidRPr="00B37DB5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79113B" w:rsidRPr="00B37DB5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26985386,81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4518182,64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Default="0079113B" w:rsidP="003214FA">
            <w:pPr>
              <w:pStyle w:val="NormalWeb"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79113B" w:rsidRPr="00B37DB5" w:rsidTr="00350531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26985386,81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4518182,64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13B" w:rsidRPr="00B37DB5" w:rsidTr="00350531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13B" w:rsidRPr="00B37DB5" w:rsidTr="00350531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13B" w:rsidRPr="00B37DB5" w:rsidTr="00350531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13B" w:rsidRPr="00B37DB5" w:rsidTr="00350531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13B" w:rsidRPr="00B37DB5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79113B" w:rsidRPr="00B37DB5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79113B" w:rsidRPr="00B37DB5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Default="00791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79113B" w:rsidRPr="00B37DB5" w:rsidTr="00350531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jc w:val="center"/>
              <w:rPr>
                <w:rFonts w:ascii="Times New Roman" w:hAnsi="Times New Roman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5074786,43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jc w:val="center"/>
              <w:rPr>
                <w:rFonts w:ascii="Times New Roman" w:hAnsi="Times New Roman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917678,61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jc w:val="center"/>
              <w:rPr>
                <w:rFonts w:ascii="Times New Roman" w:hAnsi="Times New Roman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5074786,43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214FA">
            <w:pPr>
              <w:jc w:val="center"/>
              <w:rPr>
                <w:rFonts w:ascii="Times New Roman" w:hAnsi="Times New Roman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917678,61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214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bookmarkEnd w:id="0"/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113B" w:rsidRPr="00B37DB5" w:rsidTr="00350531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113B" w:rsidRPr="00B37DB5" w:rsidTr="00350531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79113B" w:rsidRPr="00B37DB5" w:rsidTr="00350531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79113B" w:rsidRPr="00B37DB5" w:rsidTr="00350531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79113B" w:rsidRPr="00B37DB5" w:rsidTr="00350531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113B" w:rsidRPr="00B37DB5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Default="0079113B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Default="0079113B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Default="0079113B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Default="0079113B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9113B" w:rsidRPr="00B37DB5" w:rsidRDefault="007911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Default="0079113B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Default="0079113B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505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5053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505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 w:rsidP="00350531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 w:rsidP="0035053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9113B" w:rsidRPr="00B37DB5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3B" w:rsidRPr="00B37DB5" w:rsidRDefault="0079113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3B" w:rsidRPr="00B37DB5" w:rsidRDefault="0079113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9113B" w:rsidRDefault="0079113B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79113B" w:rsidRDefault="0079113B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79113B" w:rsidRDefault="0079113B" w:rsidP="00431F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31F46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М.Ю. Лукашенко</w:t>
      </w:r>
    </w:p>
    <w:sectPr w:rsidR="0079113B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13B" w:rsidRDefault="0079113B" w:rsidP="00FD7872">
      <w:pPr>
        <w:spacing w:after="0" w:line="240" w:lineRule="auto"/>
      </w:pPr>
      <w:r>
        <w:separator/>
      </w:r>
    </w:p>
  </w:endnote>
  <w:endnote w:type="continuationSeparator" w:id="0">
    <w:p w:rsidR="0079113B" w:rsidRDefault="0079113B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13B" w:rsidRDefault="0079113B" w:rsidP="00FD7872">
      <w:pPr>
        <w:spacing w:after="0" w:line="240" w:lineRule="auto"/>
      </w:pPr>
      <w:r>
        <w:separator/>
      </w:r>
    </w:p>
  </w:footnote>
  <w:footnote w:type="continuationSeparator" w:id="0">
    <w:p w:rsidR="0079113B" w:rsidRDefault="0079113B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13B" w:rsidRDefault="0079113B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113B" w:rsidRDefault="007911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13B" w:rsidRDefault="0079113B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9113B" w:rsidRDefault="0079113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0F4069"/>
    <w:rsid w:val="00210505"/>
    <w:rsid w:val="002C5A44"/>
    <w:rsid w:val="0031788D"/>
    <w:rsid w:val="003214FA"/>
    <w:rsid w:val="00350531"/>
    <w:rsid w:val="00357F56"/>
    <w:rsid w:val="003C1E9D"/>
    <w:rsid w:val="003E0C72"/>
    <w:rsid w:val="004261F8"/>
    <w:rsid w:val="00431C0D"/>
    <w:rsid w:val="00431F46"/>
    <w:rsid w:val="0047064D"/>
    <w:rsid w:val="004F6CD4"/>
    <w:rsid w:val="00520413"/>
    <w:rsid w:val="005553ED"/>
    <w:rsid w:val="005740E2"/>
    <w:rsid w:val="005B601B"/>
    <w:rsid w:val="005E400B"/>
    <w:rsid w:val="005F4DD4"/>
    <w:rsid w:val="006920C6"/>
    <w:rsid w:val="006A0681"/>
    <w:rsid w:val="00704CFC"/>
    <w:rsid w:val="0074659D"/>
    <w:rsid w:val="0079113B"/>
    <w:rsid w:val="007A6967"/>
    <w:rsid w:val="007B0850"/>
    <w:rsid w:val="007F0F79"/>
    <w:rsid w:val="00830CA8"/>
    <w:rsid w:val="008506AC"/>
    <w:rsid w:val="00862946"/>
    <w:rsid w:val="00895FAC"/>
    <w:rsid w:val="00935992"/>
    <w:rsid w:val="009B3A99"/>
    <w:rsid w:val="009E0431"/>
    <w:rsid w:val="009E5370"/>
    <w:rsid w:val="009F77CE"/>
    <w:rsid w:val="00A21DBB"/>
    <w:rsid w:val="00AF478C"/>
    <w:rsid w:val="00AF77D3"/>
    <w:rsid w:val="00B17DC9"/>
    <w:rsid w:val="00B33FD1"/>
    <w:rsid w:val="00B37DB5"/>
    <w:rsid w:val="00BE42BA"/>
    <w:rsid w:val="00C2367A"/>
    <w:rsid w:val="00C72DAE"/>
    <w:rsid w:val="00CD3CAC"/>
    <w:rsid w:val="00CD6888"/>
    <w:rsid w:val="00CD6D2F"/>
    <w:rsid w:val="00D00EBD"/>
    <w:rsid w:val="00D321C3"/>
    <w:rsid w:val="00D52B85"/>
    <w:rsid w:val="00DB6ED7"/>
    <w:rsid w:val="00E67CCA"/>
    <w:rsid w:val="00E70C4F"/>
    <w:rsid w:val="00EA7ABF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7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6</Pages>
  <Words>960</Words>
  <Characters>5478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27</cp:revision>
  <cp:lastPrinted>2025-03-11T13:57:00Z</cp:lastPrinted>
  <dcterms:created xsi:type="dcterms:W3CDTF">2019-08-19T13:15:00Z</dcterms:created>
  <dcterms:modified xsi:type="dcterms:W3CDTF">2025-10-02T10:20:00Z</dcterms:modified>
</cp:coreProperties>
</file>